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CAD" w:rsidRDefault="002E1CAD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CAD" w:rsidRPr="000C1B2B" w:rsidRDefault="002E1CAD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Insegnamento Religione Cattolica</w:t>
      </w:r>
    </w:p>
    <w:p w:rsidR="002E1CAD" w:rsidRPr="00A16216" w:rsidRDefault="002E1CAD" w:rsidP="009B28CA">
      <w:pPr>
        <w:pStyle w:val="ListParagraph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>Anno S</w:t>
      </w:r>
      <w:r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2015</w:t>
      </w:r>
    </w:p>
    <w:p w:rsidR="002E1CAD" w:rsidRDefault="002E1CAD" w:rsidP="00A16216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E1CAD" w:rsidRPr="001125BC" w:rsidRDefault="002E1CAD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b/>
          <w:sz w:val="24"/>
          <w:szCs w:val="24"/>
          <w:u w:val="single"/>
        </w:rPr>
        <w:t>Docente:</w:t>
      </w:r>
      <w:r w:rsidRPr="001125B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Prof. ssa  Matlub Fadia</w:t>
      </w:r>
    </w:p>
    <w:p w:rsidR="002E1CAD" w:rsidRDefault="002E1CAD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sz w:val="24"/>
          <w:szCs w:val="24"/>
        </w:rPr>
        <w:t xml:space="preserve">Classe </w:t>
      </w:r>
      <w:r>
        <w:rPr>
          <w:rFonts w:ascii="Times New Roman" w:hAnsi="Times New Roman" w:cs="Times New Roman"/>
          <w:sz w:val="24"/>
          <w:szCs w:val="24"/>
        </w:rPr>
        <w:t>IV</w:t>
      </w:r>
      <w:r w:rsidRPr="001125BC">
        <w:rPr>
          <w:rFonts w:ascii="Times New Roman" w:hAnsi="Times New Roman" w:cs="Times New Roman"/>
          <w:sz w:val="24"/>
          <w:szCs w:val="24"/>
        </w:rPr>
        <w:t xml:space="preserve">  Sezione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</w:p>
    <w:p w:rsidR="002E1CAD" w:rsidRDefault="002E1CAD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Pr="00EA63F2" w:rsidRDefault="002E1CAD" w:rsidP="00EA63F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valori cristiani: </w:t>
      </w:r>
      <w:r w:rsidRPr="00EA63F2">
        <w:rPr>
          <w:rFonts w:ascii="Times New Roman" w:hAnsi="Times New Roman" w:cs="Times New Roman"/>
          <w:sz w:val="24"/>
          <w:szCs w:val="24"/>
        </w:rPr>
        <w:t>L’amore nella cultura classica greca e latina: philìa, eros, agàpe. L</w:t>
      </w:r>
      <w:r>
        <w:rPr>
          <w:rFonts w:ascii="Times New Roman" w:hAnsi="Times New Roman" w:cs="Times New Roman"/>
          <w:sz w:val="24"/>
          <w:szCs w:val="24"/>
        </w:rPr>
        <w:t>’amore come amicizia. L’amore co</w:t>
      </w:r>
      <w:r w:rsidRPr="00EA63F2">
        <w:rPr>
          <w:rFonts w:ascii="Times New Roman" w:hAnsi="Times New Roman" w:cs="Times New Roman"/>
          <w:sz w:val="24"/>
          <w:szCs w:val="24"/>
        </w:rPr>
        <w:t>me eros. L’amore come carità; L’arte di amare: il pensiero filosofico di Bu</w:t>
      </w:r>
      <w:r>
        <w:rPr>
          <w:rFonts w:ascii="Times New Roman" w:hAnsi="Times New Roman" w:cs="Times New Roman"/>
          <w:sz w:val="24"/>
          <w:szCs w:val="24"/>
        </w:rPr>
        <w:t>ber, Levinas, Fromm e Jacobelli;</w:t>
      </w:r>
      <w:r w:rsidRPr="00EA63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CAD" w:rsidRPr="00D63514" w:rsidRDefault="002E1CAD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Default="002E1CAD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6673D1">
        <w:rPr>
          <w:rFonts w:ascii="Times New Roman" w:hAnsi="Times New Roman" w:cs="Times New Roman"/>
          <w:sz w:val="24"/>
          <w:szCs w:val="24"/>
        </w:rPr>
        <w:t xml:space="preserve">’amore </w:t>
      </w:r>
      <w:r>
        <w:rPr>
          <w:rFonts w:ascii="Times New Roman" w:hAnsi="Times New Roman" w:cs="Times New Roman"/>
          <w:sz w:val="24"/>
          <w:szCs w:val="24"/>
        </w:rPr>
        <w:t xml:space="preserve">nel testo biblico: </w:t>
      </w:r>
      <w:r w:rsidRPr="006673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Genesi e Cantico dei Cantici. L</w:t>
      </w:r>
      <w:r w:rsidRPr="006673D1">
        <w:rPr>
          <w:rFonts w:ascii="Times New Roman" w:hAnsi="Times New Roman" w:cs="Times New Roman"/>
          <w:sz w:val="24"/>
          <w:szCs w:val="24"/>
        </w:rPr>
        <w:t xml:space="preserve">’amore e la </w:t>
      </w:r>
      <w:r>
        <w:rPr>
          <w:rFonts w:ascii="Times New Roman" w:hAnsi="Times New Roman" w:cs="Times New Roman"/>
          <w:sz w:val="24"/>
          <w:szCs w:val="24"/>
        </w:rPr>
        <w:t xml:space="preserve">dimensione sessuale. </w:t>
      </w:r>
      <w:r w:rsidRPr="006673D1">
        <w:rPr>
          <w:rFonts w:ascii="Times New Roman" w:hAnsi="Times New Roman" w:cs="Times New Roman"/>
          <w:sz w:val="24"/>
          <w:szCs w:val="24"/>
        </w:rPr>
        <w:t>Il sacramento del</w:t>
      </w:r>
      <w:r>
        <w:rPr>
          <w:rFonts w:ascii="Times New Roman" w:hAnsi="Times New Roman" w:cs="Times New Roman"/>
          <w:sz w:val="24"/>
          <w:szCs w:val="24"/>
        </w:rPr>
        <w:t xml:space="preserve"> matrimonio e il concetto di famiglia</w:t>
      </w:r>
      <w:r w:rsidRPr="006673D1">
        <w:rPr>
          <w:rFonts w:ascii="Times New Roman" w:hAnsi="Times New Roman" w:cs="Times New Roman"/>
          <w:sz w:val="24"/>
          <w:szCs w:val="24"/>
        </w:rPr>
        <w:t>;</w:t>
      </w:r>
    </w:p>
    <w:p w:rsidR="002E1CAD" w:rsidRPr="006673D1" w:rsidRDefault="002E1CAD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Default="002E1CAD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6673D1">
        <w:rPr>
          <w:rFonts w:ascii="Times New Roman" w:hAnsi="Times New Roman" w:cs="Times New Roman"/>
          <w:sz w:val="24"/>
          <w:szCs w:val="24"/>
        </w:rPr>
        <w:t>a Chiesa del terzo mill</w:t>
      </w:r>
      <w:r>
        <w:rPr>
          <w:rFonts w:ascii="Times New Roman" w:hAnsi="Times New Roman" w:cs="Times New Roman"/>
          <w:sz w:val="24"/>
          <w:szCs w:val="24"/>
        </w:rPr>
        <w:t>ennio: i</w:t>
      </w:r>
      <w:r w:rsidRPr="006673D1">
        <w:rPr>
          <w:rFonts w:ascii="Times New Roman" w:hAnsi="Times New Roman" w:cs="Times New Roman"/>
          <w:sz w:val="24"/>
          <w:szCs w:val="24"/>
        </w:rPr>
        <w:t>l Con</w:t>
      </w:r>
      <w:r>
        <w:rPr>
          <w:rFonts w:ascii="Times New Roman" w:hAnsi="Times New Roman" w:cs="Times New Roman"/>
          <w:sz w:val="24"/>
          <w:szCs w:val="24"/>
        </w:rPr>
        <w:t>cilio Vaticano II e i suoi documenti;</w:t>
      </w:r>
      <w:r w:rsidRPr="006673D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E1CAD" w:rsidRDefault="002E1CAD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Default="002E1CAD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63514">
        <w:rPr>
          <w:rFonts w:ascii="Times New Roman" w:hAnsi="Times New Roman" w:cs="Times New Roman"/>
          <w:sz w:val="24"/>
          <w:szCs w:val="24"/>
        </w:rPr>
        <w:t>La Chiesa, comunità in dialogo: Il dialogo ecumenico e l’incontro dei cristiani separati. L’iniziative a favore dell’ecumenismo;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514">
        <w:rPr>
          <w:rFonts w:ascii="Times New Roman" w:hAnsi="Times New Roman" w:cs="Times New Roman"/>
          <w:sz w:val="24"/>
          <w:szCs w:val="24"/>
        </w:rPr>
        <w:t>Il dialogo  interreligioso e interculturale (le testimonianze a favore);</w:t>
      </w:r>
    </w:p>
    <w:p w:rsidR="002E1CAD" w:rsidRDefault="002E1CAD" w:rsidP="0041205F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Default="002E1CAD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Una società fondata sui valori cristiani: La libertà responsabile. La conoscenza morale. La dignità della persona. La solidarietà. Una politica per l’uomo. Un ambiente per l’uomo. Un’economia per l’uomo. Il razzismo. La pace; </w:t>
      </w:r>
    </w:p>
    <w:p w:rsidR="002E1CAD" w:rsidRPr="00D63514" w:rsidRDefault="002E1CAD" w:rsidP="00EA63F2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Default="002E1CAD" w:rsidP="006673D1">
      <w:pPr>
        <w:pStyle w:val="ListParagraph"/>
        <w:numPr>
          <w:ilvl w:val="0"/>
          <w:numId w:val="7"/>
        </w:numPr>
        <w:spacing w:after="0" w:line="48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Problematiche giovanili con prospettive laiche e religiose a confronto.</w:t>
      </w:r>
    </w:p>
    <w:p w:rsidR="002E1CAD" w:rsidRPr="006673D1" w:rsidRDefault="002E1CAD" w:rsidP="00EA63F2">
      <w:pPr>
        <w:pStyle w:val="ListParagraph"/>
        <w:numPr>
          <w:ilvl w:val="0"/>
          <w:numId w:val="7"/>
        </w:numPr>
        <w:tabs>
          <w:tab w:val="left" w:pos="2694"/>
        </w:tabs>
        <w:spacing w:after="0" w:line="48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Vari argomenti d’attualità. </w:t>
      </w:r>
    </w:p>
    <w:p w:rsidR="002E1CAD" w:rsidRPr="006673D1" w:rsidRDefault="002E1CAD" w:rsidP="006673D1">
      <w:pPr>
        <w:tabs>
          <w:tab w:val="left" w:pos="153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CAD" w:rsidRPr="009B28CA" w:rsidRDefault="002E1CAD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 29/05/2015.</w:t>
      </w:r>
    </w:p>
    <w:p w:rsidR="002E1CAD" w:rsidRDefault="002E1CAD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Pr="009B28CA" w:rsidRDefault="002E1CAD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Pr="009B28CA" w:rsidRDefault="002E1CAD" w:rsidP="00175B4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</w:t>
      </w:r>
    </w:p>
    <w:p w:rsidR="002E1CAD" w:rsidRDefault="002E1CAD" w:rsidP="00175B4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Pr="001125BC" w:rsidRDefault="002E1CAD" w:rsidP="001125B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1125BC">
        <w:rPr>
          <w:rFonts w:ascii="Times New Roman" w:hAnsi="Times New Roman" w:cs="Times New Roman"/>
          <w:sz w:val="24"/>
          <w:szCs w:val="24"/>
        </w:rPr>
        <w:t xml:space="preserve">                          Il Docente</w:t>
      </w:r>
    </w:p>
    <w:p w:rsidR="002E1CAD" w:rsidRDefault="002E1CAD" w:rsidP="00175B4C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Pr="0096665F" w:rsidRDefault="002E1CAD" w:rsidP="000C1B2B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Pr="0096665F" w:rsidRDefault="002E1CAD" w:rsidP="000C1B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1CAD" w:rsidRDefault="002E1CAD" w:rsidP="000C1B2B">
      <w:pPr>
        <w:jc w:val="both"/>
      </w:pPr>
    </w:p>
    <w:sectPr w:rsidR="002E1CAD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">
    <w:nsid w:val="267E6602"/>
    <w:multiLevelType w:val="hybridMultilevel"/>
    <w:tmpl w:val="2DBAA24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AD269B"/>
    <w:multiLevelType w:val="hybridMultilevel"/>
    <w:tmpl w:val="A9664EF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FF2841"/>
    <w:multiLevelType w:val="hybridMultilevel"/>
    <w:tmpl w:val="E1FACF42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65F"/>
    <w:rsid w:val="00007830"/>
    <w:rsid w:val="00035E24"/>
    <w:rsid w:val="000440A8"/>
    <w:rsid w:val="000C1B2B"/>
    <w:rsid w:val="001125BC"/>
    <w:rsid w:val="00175B4C"/>
    <w:rsid w:val="001F76F0"/>
    <w:rsid w:val="002E1CAD"/>
    <w:rsid w:val="0041205F"/>
    <w:rsid w:val="004225DA"/>
    <w:rsid w:val="004A65EE"/>
    <w:rsid w:val="004C51E4"/>
    <w:rsid w:val="00520DC3"/>
    <w:rsid w:val="0056122F"/>
    <w:rsid w:val="006242E6"/>
    <w:rsid w:val="00650FA1"/>
    <w:rsid w:val="006673D1"/>
    <w:rsid w:val="00682FC1"/>
    <w:rsid w:val="006B7328"/>
    <w:rsid w:val="006E6080"/>
    <w:rsid w:val="007B61FA"/>
    <w:rsid w:val="007E642D"/>
    <w:rsid w:val="0080353E"/>
    <w:rsid w:val="0084363B"/>
    <w:rsid w:val="008555BF"/>
    <w:rsid w:val="00901CB0"/>
    <w:rsid w:val="0096665F"/>
    <w:rsid w:val="00967645"/>
    <w:rsid w:val="009B28CA"/>
    <w:rsid w:val="00A16216"/>
    <w:rsid w:val="00A61347"/>
    <w:rsid w:val="00A9101D"/>
    <w:rsid w:val="00AA26DD"/>
    <w:rsid w:val="00B1119E"/>
    <w:rsid w:val="00BE2941"/>
    <w:rsid w:val="00CA4EB6"/>
    <w:rsid w:val="00CB088C"/>
    <w:rsid w:val="00CC1C1D"/>
    <w:rsid w:val="00D3452E"/>
    <w:rsid w:val="00D54445"/>
    <w:rsid w:val="00D63514"/>
    <w:rsid w:val="00D66A27"/>
    <w:rsid w:val="00EA63F2"/>
    <w:rsid w:val="00EF3F62"/>
    <w:rsid w:val="00F07DE5"/>
    <w:rsid w:val="00F44F2E"/>
    <w:rsid w:val="00F9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6665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25DA"/>
    <w:pPr>
      <w:spacing w:before="200" w:after="0"/>
      <w:outlineLvl w:val="4"/>
    </w:pPr>
    <w:rPr>
      <w:smallCaps/>
      <w:color w:val="943634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225DA"/>
    <w:pPr>
      <w:spacing w:after="0"/>
      <w:outlineLvl w:val="5"/>
    </w:pPr>
    <w:rPr>
      <w:smallCaps/>
      <w:color w:val="C0504D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25DA"/>
    <w:pPr>
      <w:spacing w:after="0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25DA"/>
    <w:pPr>
      <w:spacing w:after="0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225DA"/>
    <w:pPr>
      <w:spacing w:after="0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25DA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225DA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25DA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25DA"/>
    <w:rPr>
      <w:rFonts w:cs="Times New Roman"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25DA"/>
    <w:rPr>
      <w:rFonts w:cs="Times New Roman"/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25DA"/>
    <w:rPr>
      <w:rFonts w:cs="Times New Roman"/>
      <w:smallCaps/>
      <w:color w:val="C0504D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225DA"/>
    <w:rPr>
      <w:rFonts w:cs="Times New Roman"/>
      <w:b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225DA"/>
    <w:rPr>
      <w:rFonts w:cs="Times New Roman"/>
      <w:b/>
      <w:i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225DA"/>
    <w:rPr>
      <w:rFonts w:cs="Times New Roman"/>
      <w:b/>
      <w:i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4225DA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4225DA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4225DA"/>
    <w:rPr>
      <w:rFonts w:cs="Times New Roman"/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225DA"/>
    <w:pPr>
      <w:spacing w:after="720" w:line="240" w:lineRule="auto"/>
      <w:jc w:val="right"/>
    </w:pPr>
    <w:rPr>
      <w:rFonts w:ascii="Cambria" w:eastAsia="Times New Roman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25DA"/>
    <w:rPr>
      <w:rFonts w:ascii="Cambria" w:hAnsi="Cambria" w:cs="Times New Roman"/>
      <w:sz w:val="22"/>
      <w:szCs w:val="22"/>
    </w:rPr>
  </w:style>
  <w:style w:type="character" w:styleId="Strong">
    <w:name w:val="Strong"/>
    <w:basedOn w:val="DefaultParagraphFont"/>
    <w:uiPriority w:val="99"/>
    <w:qFormat/>
    <w:rsid w:val="004225DA"/>
    <w:rPr>
      <w:rFonts w:cs="Times New Roman"/>
      <w:b/>
      <w:color w:val="C0504D"/>
    </w:rPr>
  </w:style>
  <w:style w:type="character" w:styleId="Emphasis">
    <w:name w:val="Emphasis"/>
    <w:basedOn w:val="DefaultParagraphFont"/>
    <w:uiPriority w:val="99"/>
    <w:qFormat/>
    <w:rsid w:val="004225DA"/>
    <w:rPr>
      <w:rFonts w:cs="Times New Roman"/>
      <w:b/>
      <w:i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4225D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4225DA"/>
    <w:rPr>
      <w:rFonts w:cs="Times New Roman"/>
    </w:rPr>
  </w:style>
  <w:style w:type="paragraph" w:styleId="ListParagraph">
    <w:name w:val="List Paragraph"/>
    <w:basedOn w:val="Normal"/>
    <w:uiPriority w:val="99"/>
    <w:qFormat/>
    <w:rsid w:val="004225D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4225DA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4225DA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225DA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225DA"/>
    <w:rPr>
      <w:rFonts w:cs="Times New Roman"/>
      <w:b/>
      <w:i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4225DA"/>
    <w:rPr>
      <w:i/>
    </w:rPr>
  </w:style>
  <w:style w:type="character" w:styleId="IntenseEmphasis">
    <w:name w:val="Intense Emphasis"/>
    <w:basedOn w:val="DefaultParagraphFont"/>
    <w:uiPriority w:val="99"/>
    <w:qFormat/>
    <w:rsid w:val="004225DA"/>
    <w:rPr>
      <w:b/>
      <w:i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4225DA"/>
    <w:rPr>
      <w:b/>
    </w:rPr>
  </w:style>
  <w:style w:type="character" w:styleId="IntenseReference">
    <w:name w:val="Intense Reference"/>
    <w:basedOn w:val="DefaultParagraphFont"/>
    <w:uiPriority w:val="99"/>
    <w:qFormat/>
    <w:rsid w:val="004225DA"/>
    <w:rPr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4225DA"/>
    <w:rPr>
      <w:rFonts w:ascii="Cambria" w:hAnsi="Cambria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2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193</Words>
  <Characters>1103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iolanda petrarca</dc:creator>
  <cp:keywords/>
  <dc:description/>
  <cp:lastModifiedBy>studente</cp:lastModifiedBy>
  <cp:revision>4</cp:revision>
  <dcterms:created xsi:type="dcterms:W3CDTF">2015-05-29T19:24:00Z</dcterms:created>
  <dcterms:modified xsi:type="dcterms:W3CDTF">2015-06-01T06:04:00Z</dcterms:modified>
</cp:coreProperties>
</file>